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0B62EBF8" w:rsidR="000D2F1B" w:rsidRPr="008F6547" w:rsidRDefault="00395B4F" w:rsidP="00940F19">
            <w:r w:rsidRPr="00754110">
              <w:t xml:space="preserve">HWK </w:t>
            </w:r>
            <w:r w:rsidR="00DE1EC4">
              <w:t>46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466319E8" w:rsidR="000D2F1B" w:rsidRPr="008F6547" w:rsidRDefault="00E4780F" w:rsidP="00940F19">
            <w:r>
              <w:t xml:space="preserve">Elektrotechnik WB 2024 Digitalisierung: </w:t>
            </w:r>
            <w:r w:rsidR="00DE1EC4" w:rsidRPr="000E3537">
              <w:rPr>
                <w:rFonts w:cs="Arial"/>
              </w:rPr>
              <w:t>Zertifizierungssystem für strukturierte Kupfer- und Glasfasernetze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9E5146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0984D" w14:textId="77777777" w:rsidR="009E5146" w:rsidRDefault="009E5146">
      <w:r>
        <w:separator/>
      </w:r>
    </w:p>
    <w:p w14:paraId="412F8ED9" w14:textId="77777777" w:rsidR="009E5146" w:rsidRDefault="009E5146"/>
    <w:p w14:paraId="5888029B" w14:textId="77777777" w:rsidR="009E5146" w:rsidRDefault="009E5146"/>
  </w:endnote>
  <w:endnote w:type="continuationSeparator" w:id="0">
    <w:p w14:paraId="3FB39396" w14:textId="77777777" w:rsidR="009E5146" w:rsidRDefault="009E5146">
      <w:r>
        <w:continuationSeparator/>
      </w:r>
    </w:p>
    <w:p w14:paraId="6731A8BF" w14:textId="77777777" w:rsidR="009E5146" w:rsidRDefault="009E5146"/>
    <w:p w14:paraId="77239D9F" w14:textId="77777777" w:rsidR="009E5146" w:rsidRDefault="009E51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65D51" w14:textId="77777777" w:rsidR="009E5146" w:rsidRDefault="009E5146" w:rsidP="00026D23">
      <w:r>
        <w:separator/>
      </w:r>
    </w:p>
  </w:footnote>
  <w:footnote w:type="continuationSeparator" w:id="0">
    <w:p w14:paraId="16CBA29D" w14:textId="77777777" w:rsidR="009E5146" w:rsidRDefault="009E5146">
      <w:r>
        <w:continuationSeparator/>
      </w:r>
    </w:p>
    <w:p w14:paraId="1D2A19AF" w14:textId="77777777" w:rsidR="009E5146" w:rsidRDefault="009E5146"/>
    <w:p w14:paraId="73280E56" w14:textId="77777777" w:rsidR="009E5146" w:rsidRDefault="009E5146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Jc0BBqKobU0BvI2e4l299rPnGwLZpTDKhqEakKNtRbboyPAeK52zSCAJuNOGgHvt/1jQba0QAhAK0BMr0BrVg==" w:salt="K+sUWG9OQTuP3OjN1mHdOA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1CAE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776A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726B"/>
    <w:rsid w:val="00460AA1"/>
    <w:rsid w:val="00465A6F"/>
    <w:rsid w:val="0047055A"/>
    <w:rsid w:val="0047343B"/>
    <w:rsid w:val="00474AC3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1D7C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E5146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1CFF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1EC4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4780F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C30C7"/>
    <w:rsid w:val="00141CAE"/>
    <w:rsid w:val="002E79A0"/>
    <w:rsid w:val="003962FF"/>
    <w:rsid w:val="00436F40"/>
    <w:rsid w:val="00555031"/>
    <w:rsid w:val="00575196"/>
    <w:rsid w:val="006461ED"/>
    <w:rsid w:val="0072559B"/>
    <w:rsid w:val="00853F00"/>
    <w:rsid w:val="00891D7C"/>
    <w:rsid w:val="008C70F0"/>
    <w:rsid w:val="00A72E8B"/>
    <w:rsid w:val="00A754B6"/>
    <w:rsid w:val="00C81F91"/>
    <w:rsid w:val="00CD1CFF"/>
    <w:rsid w:val="00F63FC5"/>
    <w:rsid w:val="00FA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563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2026-07-07T10:32:00Z</dcterms:created>
  <dcterms:modified xsi:type="dcterms:W3CDTF">2026-07-07T10:32:00Z</dcterms:modified>
</cp:coreProperties>
</file>